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72CFE" w14:textId="7162076B" w:rsidR="00BA00AB" w:rsidRDefault="00D413B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RAYNE</w:t>
      </w:r>
      <w:r>
        <w:rPr>
          <w:rFonts w:ascii="Times New Roman" w:hAnsi="Times New Roman" w:cs="Times New Roman"/>
          <w:sz w:val="24"/>
          <w:szCs w:val="24"/>
        </w:rPr>
        <w:t xml:space="preserve">        (d.1484)</w:t>
      </w:r>
    </w:p>
    <w:p w14:paraId="58C377D3" w14:textId="5F26F46B" w:rsidR="00D413B0" w:rsidRDefault="00D413B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Middlewood, parish of Darfield.</w:t>
      </w:r>
    </w:p>
    <w:p w14:paraId="747B9FCF" w14:textId="45AEBA77" w:rsidR="00D413B0" w:rsidRDefault="00D413B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344138" w14:textId="7EB6E0F3" w:rsidR="00D413B0" w:rsidRDefault="00D413B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E0C1CA" w14:textId="324CC474" w:rsidR="00D413B0" w:rsidRDefault="00D413B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Jan.1484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p.136)</w:t>
      </w:r>
    </w:p>
    <w:p w14:paraId="46195B4D" w14:textId="1FBC2D5B" w:rsidR="00D413B0" w:rsidRDefault="00D413B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May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1124AE30" w14:textId="473B2EC5" w:rsidR="00D413B0" w:rsidRDefault="00D413B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7E1269" w14:textId="33950DA1" w:rsidR="00D413B0" w:rsidRDefault="00D413B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3897E7" w14:textId="7BD1E3E6" w:rsidR="00D413B0" w:rsidRPr="00D413B0" w:rsidRDefault="00D413B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July 2021</w:t>
      </w:r>
    </w:p>
    <w:sectPr w:rsidR="00D413B0" w:rsidRPr="00D413B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46A38" w14:textId="77777777" w:rsidR="00D413B0" w:rsidRDefault="00D413B0" w:rsidP="009139A6">
      <w:r>
        <w:separator/>
      </w:r>
    </w:p>
  </w:endnote>
  <w:endnote w:type="continuationSeparator" w:id="0">
    <w:p w14:paraId="65C5E862" w14:textId="77777777" w:rsidR="00D413B0" w:rsidRDefault="00D413B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B479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A9DD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7ED4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5E990" w14:textId="77777777" w:rsidR="00D413B0" w:rsidRDefault="00D413B0" w:rsidP="009139A6">
      <w:r>
        <w:separator/>
      </w:r>
    </w:p>
  </w:footnote>
  <w:footnote w:type="continuationSeparator" w:id="0">
    <w:p w14:paraId="09F3A99E" w14:textId="77777777" w:rsidR="00D413B0" w:rsidRDefault="00D413B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5824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39EA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2915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3B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413B0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AF791"/>
  <w15:chartTrackingRefBased/>
  <w15:docId w15:val="{4D17ACEA-2125-4B45-A09E-DC60B43CE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2021-07-28T06:48:00Z</dcterms:created>
  <dcterms:modified xsi:type="dcterms:W3CDTF">2021-07-28T06:50:00Z</dcterms:modified>
</cp:coreProperties>
</file>